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3517" w:rsidRDefault="00C43517" w:rsidP="006C764C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764C">
        <w:rPr>
          <w:rFonts w:ascii="Times New Roman" w:hAnsi="Times New Roman" w:cs="Times New Roman"/>
          <w:b/>
          <w:bCs/>
          <w:sz w:val="24"/>
          <w:szCs w:val="24"/>
        </w:rPr>
        <w:t xml:space="preserve">Согласие на обработку персональных данных </w:t>
      </w:r>
    </w:p>
    <w:p w:rsidR="00C43517" w:rsidRPr="006C764C" w:rsidRDefault="00C43517" w:rsidP="006C764C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764C">
        <w:rPr>
          <w:rFonts w:ascii="Times New Roman" w:hAnsi="Times New Roman" w:cs="Times New Roman"/>
          <w:b/>
          <w:bCs/>
          <w:sz w:val="24"/>
          <w:szCs w:val="24"/>
        </w:rPr>
        <w:t>федеральных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6C764C">
        <w:rPr>
          <w:rFonts w:ascii="Times New Roman" w:hAnsi="Times New Roman" w:cs="Times New Roman"/>
          <w:b/>
          <w:bCs/>
          <w:sz w:val="24"/>
          <w:szCs w:val="24"/>
        </w:rPr>
        <w:t>государственных гражданских служащих Инспекции Федеральной налоговой службы № 29 по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6C764C">
        <w:rPr>
          <w:rFonts w:ascii="Times New Roman" w:hAnsi="Times New Roman" w:cs="Times New Roman"/>
          <w:b/>
          <w:bCs/>
          <w:sz w:val="24"/>
          <w:szCs w:val="24"/>
        </w:rPr>
        <w:t>г. Москве, работников Инспекции Федеральной налоговой службы № 29 по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Pr="006C764C">
        <w:rPr>
          <w:rFonts w:ascii="Times New Roman" w:hAnsi="Times New Roman" w:cs="Times New Roman"/>
          <w:b/>
          <w:bCs/>
          <w:sz w:val="24"/>
          <w:szCs w:val="24"/>
        </w:rPr>
        <w:t>г. Москве, замещающих должности, не являющиеся должностями федеральной государственной гражданской службы, претендентов на замещение должностей федеральной государственной гражданской службы, а также должностей, не являющихся должностями федеральной государственной гражданской службы</w:t>
      </w:r>
    </w:p>
    <w:p w:rsidR="00C43517" w:rsidRDefault="00C43517" w:rsidP="006C764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43517" w:rsidRDefault="00C43517" w:rsidP="006C76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г. Москва </w:t>
      </w:r>
      <w:r w:rsidRPr="002276F6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Pr="002276F6">
        <w:rPr>
          <w:rFonts w:ascii="Times New Roman" w:hAnsi="Times New Roman" w:cs="Times New Roman"/>
          <w:sz w:val="24"/>
          <w:szCs w:val="24"/>
        </w:rPr>
        <w:t xml:space="preserve"> "_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2276F6">
        <w:rPr>
          <w:rFonts w:ascii="Times New Roman" w:hAnsi="Times New Roman" w:cs="Times New Roman"/>
          <w:sz w:val="24"/>
          <w:szCs w:val="24"/>
        </w:rPr>
        <w:t>" 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2276F6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2276F6">
        <w:rPr>
          <w:rFonts w:ascii="Times New Roman" w:hAnsi="Times New Roman" w:cs="Times New Roman"/>
          <w:sz w:val="24"/>
          <w:szCs w:val="24"/>
        </w:rPr>
        <w:t xml:space="preserve"> 20__ г.</w:t>
      </w:r>
    </w:p>
    <w:p w:rsidR="00C43517" w:rsidRDefault="00C43517" w:rsidP="006C76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3517" w:rsidRDefault="00C43517" w:rsidP="006C76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3517" w:rsidRDefault="00C43517" w:rsidP="006C76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Я, 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2276F6">
        <w:rPr>
          <w:rFonts w:ascii="Times New Roman" w:hAnsi="Times New Roman" w:cs="Times New Roman"/>
          <w:sz w:val="24"/>
          <w:szCs w:val="24"/>
        </w:rPr>
        <w:t>_,</w:t>
      </w:r>
    </w:p>
    <w:p w:rsidR="00C43517" w:rsidRPr="00664184" w:rsidRDefault="00C43517" w:rsidP="006C764C">
      <w:pPr>
        <w:pStyle w:val="ConsPlusNonformat"/>
        <w:jc w:val="both"/>
        <w:rPr>
          <w:rFonts w:ascii="Times New Roman" w:hAnsi="Times New Roman" w:cs="Times New Roman"/>
          <w:sz w:val="16"/>
          <w:szCs w:val="16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r w:rsidRPr="00664184">
        <w:rPr>
          <w:rFonts w:ascii="Times New Roman" w:hAnsi="Times New Roman" w:cs="Times New Roman"/>
          <w:sz w:val="16"/>
          <w:szCs w:val="16"/>
        </w:rPr>
        <w:t>(фамилия, имя, отчество</w:t>
      </w:r>
      <w:r>
        <w:rPr>
          <w:rFonts w:ascii="Times New Roman" w:hAnsi="Times New Roman" w:cs="Times New Roman"/>
          <w:sz w:val="16"/>
          <w:szCs w:val="16"/>
        </w:rPr>
        <w:t>, дата рождения</w:t>
      </w:r>
      <w:r w:rsidRPr="00664184">
        <w:rPr>
          <w:rFonts w:ascii="Times New Roman" w:hAnsi="Times New Roman" w:cs="Times New Roman"/>
          <w:sz w:val="16"/>
          <w:szCs w:val="16"/>
        </w:rPr>
        <w:t>)</w:t>
      </w:r>
    </w:p>
    <w:p w:rsidR="00C43517" w:rsidRDefault="00C43517" w:rsidP="006C76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зарегистрированный(ная)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по адресу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276F6">
        <w:rPr>
          <w:rFonts w:ascii="Times New Roman" w:hAnsi="Times New Roman" w:cs="Times New Roman"/>
          <w:sz w:val="24"/>
          <w:szCs w:val="24"/>
        </w:rPr>
        <w:t xml:space="preserve"> 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  <w:r w:rsidRPr="002276F6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2276F6">
        <w:rPr>
          <w:rFonts w:ascii="Times New Roman" w:hAnsi="Times New Roman" w:cs="Times New Roman"/>
          <w:sz w:val="24"/>
          <w:szCs w:val="24"/>
        </w:rPr>
        <w:t>_,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43517" w:rsidRPr="000B191F" w:rsidRDefault="00C43517" w:rsidP="006C764C">
      <w:pPr>
        <w:pStyle w:val="ConsPlusNonformat"/>
        <w:jc w:val="both"/>
        <w:rPr>
          <w:rFonts w:ascii="Times New Roman" w:hAnsi="Times New Roman" w:cs="Times New Roman"/>
          <w:vertAlign w:val="superscript"/>
        </w:rPr>
      </w:pPr>
      <w:r w:rsidRPr="000B191F">
        <w:rPr>
          <w:rFonts w:ascii="Times New Roman" w:hAnsi="Times New Roman" w:cs="Times New Roman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           (индекс)</w:t>
      </w:r>
    </w:p>
    <w:p w:rsidR="00C43517" w:rsidRDefault="00C43517" w:rsidP="006C76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C43517" w:rsidRDefault="00C43517" w:rsidP="006C76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C43517" w:rsidRPr="009B0C16" w:rsidRDefault="00C43517" w:rsidP="006C76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паспорт серия _________ </w:t>
      </w:r>
      <w:r>
        <w:rPr>
          <w:rFonts w:ascii="Times New Roman" w:hAnsi="Times New Roman" w:cs="Times New Roman"/>
          <w:sz w:val="24"/>
          <w:szCs w:val="24"/>
        </w:rPr>
        <w:t>№ _____________, выдан __________________,</w:t>
      </w:r>
      <w:r w:rsidRPr="002276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</w:t>
      </w:r>
      <w:r w:rsidRPr="00BC1044">
        <w:rPr>
          <w:rFonts w:ascii="Times New Roman" w:hAnsi="Times New Roman" w:cs="Times New Roman"/>
          <w:sz w:val="16"/>
          <w:szCs w:val="16"/>
        </w:rPr>
        <w:t>(дата)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  <w:r w:rsidRPr="00BC1044">
        <w:rPr>
          <w:rFonts w:ascii="Times New Roman" w:hAnsi="Times New Roman" w:cs="Times New Roman"/>
          <w:sz w:val="16"/>
          <w:szCs w:val="16"/>
        </w:rPr>
        <w:t>(кем выдан)</w:t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:rsidR="00C43517" w:rsidRDefault="00C43517" w:rsidP="006C76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C43517" w:rsidRPr="002276F6" w:rsidRDefault="00C43517" w:rsidP="006C76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2276F6">
        <w:rPr>
          <w:rFonts w:ascii="Times New Roman" w:hAnsi="Times New Roman" w:cs="Times New Roman"/>
          <w:sz w:val="24"/>
          <w:szCs w:val="24"/>
        </w:rPr>
        <w:t>,свободно,  своей  волей  и в своем  интересе  даю  согласие  уполномоченным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должностным    лицам    </w:t>
      </w:r>
      <w:r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№ 29 по г. Москве, </w:t>
      </w:r>
      <w:r w:rsidRPr="002276F6">
        <w:rPr>
          <w:rFonts w:ascii="Times New Roman" w:hAnsi="Times New Roman" w:cs="Times New Roman"/>
          <w:sz w:val="24"/>
          <w:szCs w:val="24"/>
        </w:rPr>
        <w:t>расположенно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2276F6">
        <w:rPr>
          <w:rFonts w:ascii="Times New Roman" w:hAnsi="Times New Roman" w:cs="Times New Roman"/>
          <w:sz w:val="24"/>
          <w:szCs w:val="24"/>
        </w:rPr>
        <w:t xml:space="preserve"> по адресу: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C1044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19</w:t>
      </w:r>
      <w:r w:rsidRPr="00BC104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54</w:t>
      </w:r>
      <w:r w:rsidRPr="00BC1044">
        <w:rPr>
          <w:rFonts w:ascii="Times New Roman" w:hAnsi="Times New Roman" w:cs="Times New Roman"/>
          <w:sz w:val="24"/>
          <w:szCs w:val="24"/>
        </w:rPr>
        <w:t xml:space="preserve">, г. Москва, </w:t>
      </w:r>
      <w:r>
        <w:rPr>
          <w:rFonts w:ascii="Times New Roman" w:hAnsi="Times New Roman" w:cs="Times New Roman"/>
          <w:sz w:val="24"/>
          <w:szCs w:val="24"/>
        </w:rPr>
        <w:t>ул. Лобачевского</w:t>
      </w:r>
      <w:r w:rsidRPr="00BC1044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66</w:t>
      </w:r>
      <w:r w:rsidRPr="00BC1044">
        <w:rPr>
          <w:rFonts w:ascii="Times New Roman" w:hAnsi="Times New Roman" w:cs="Times New Roman"/>
          <w:sz w:val="24"/>
          <w:szCs w:val="24"/>
        </w:rPr>
        <w:t>А</w:t>
      </w:r>
      <w:r w:rsidRPr="002276F6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на  обработку  (любое   действие  (операцию)   или   совокупность  действий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(операций),  совершаемых  с  использованием  средств  автоматизации или без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использования  таких средств с персональными данными, включая сбор, запись,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систематизацию,  накопление,  хранение,  уточнение (обновление, изменение),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извлечение,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использование,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передачу  (распространение,  предоставление,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доступ),  обезличивание,  блокир</w:t>
      </w:r>
      <w:r>
        <w:rPr>
          <w:rFonts w:ascii="Times New Roman" w:hAnsi="Times New Roman" w:cs="Times New Roman"/>
          <w:sz w:val="24"/>
          <w:szCs w:val="24"/>
        </w:rPr>
        <w:t>ование,  удаление,  уничтожение</w:t>
      </w:r>
      <w:r w:rsidRPr="002276F6">
        <w:rPr>
          <w:rFonts w:ascii="Times New Roman" w:hAnsi="Times New Roman" w:cs="Times New Roman"/>
          <w:sz w:val="24"/>
          <w:szCs w:val="24"/>
        </w:rPr>
        <w:t xml:space="preserve">  следующих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персональных данных:</w:t>
      </w:r>
    </w:p>
    <w:p w:rsidR="00C43517" w:rsidRPr="002276F6" w:rsidRDefault="00C43517" w:rsidP="006C764C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фамилия, имя, отчество, дата и место рождения, гражданство;</w:t>
      </w:r>
    </w:p>
    <w:p w:rsidR="00C43517" w:rsidRDefault="00C43517" w:rsidP="006C764C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прежние  фамилия,  имя,  отчество,  дата,  место и причина изменения (в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случае изменения);</w:t>
      </w:r>
    </w:p>
    <w:p w:rsidR="00C43517" w:rsidRPr="002276F6" w:rsidRDefault="00C43517" w:rsidP="006C764C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владение иностранными языками и языками народов Российской Федерации;</w:t>
      </w:r>
    </w:p>
    <w:p w:rsidR="00C43517" w:rsidRPr="002276F6" w:rsidRDefault="00C43517" w:rsidP="006C764C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образование  (когда и какие образовательные учреждения закончил, номера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дипломов, направление подготовки или специальность по диплому, квалификация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по диплому);</w:t>
      </w:r>
    </w:p>
    <w:p w:rsidR="00C43517" w:rsidRDefault="00C43517" w:rsidP="006C764C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533E">
        <w:rPr>
          <w:rFonts w:ascii="Times New Roman" w:hAnsi="Times New Roman" w:cs="Times New Roman"/>
          <w:sz w:val="24"/>
          <w:szCs w:val="24"/>
        </w:rPr>
        <w:t>послевузовское профессиональное образование (наименование</w:t>
      </w:r>
      <w:r>
        <w:rPr>
          <w:rFonts w:ascii="Times New Roman" w:hAnsi="Times New Roman" w:cs="Times New Roman"/>
          <w:sz w:val="24"/>
          <w:szCs w:val="24"/>
        </w:rPr>
        <w:t xml:space="preserve"> образовательного </w:t>
      </w:r>
      <w:r w:rsidRPr="006E533E">
        <w:rPr>
          <w:rFonts w:ascii="Times New Roman" w:hAnsi="Times New Roman" w:cs="Times New Roman"/>
          <w:sz w:val="24"/>
          <w:szCs w:val="24"/>
        </w:rPr>
        <w:t>или научного учреждения, год окончания), ученая степень, ученое звание (когда присвоены, номера дипломов, аттестатов);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43517" w:rsidRPr="006E533E" w:rsidRDefault="00C43517" w:rsidP="006C764C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533E">
        <w:rPr>
          <w:rFonts w:ascii="Times New Roman" w:hAnsi="Times New Roman" w:cs="Times New Roman"/>
          <w:sz w:val="24"/>
          <w:szCs w:val="24"/>
        </w:rPr>
        <w:t>выполняемая работа с начала трудовой деятельности;</w:t>
      </w:r>
    </w:p>
    <w:p w:rsidR="00C43517" w:rsidRPr="002276F6" w:rsidRDefault="00C43517" w:rsidP="006C764C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классный  чин  федеральной  государственной  гражданской службы и (или)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гражданской  службы  субъекта  Российской  Федерации  и (или) муниципальной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службы, дипломатический ранг, воинское и (или) специальное звание, классный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чин правоохранительной службы, классный чин юстиции (кем и когда присвоены);</w:t>
      </w:r>
    </w:p>
    <w:p w:rsidR="00C43517" w:rsidRDefault="00C43517" w:rsidP="006C764C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государственные  награды, иные награды и знаки отличия (кем награжден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когда);</w:t>
      </w:r>
    </w:p>
    <w:p w:rsidR="00C43517" w:rsidRDefault="00C43517" w:rsidP="006C764C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C1044">
        <w:rPr>
          <w:rFonts w:ascii="Times New Roman" w:hAnsi="Times New Roman" w:cs="Times New Roman"/>
          <w:sz w:val="24"/>
          <w:szCs w:val="24"/>
        </w:rPr>
        <w:t>степень  родства,  фамилии,  имена,  отчества,  даты  рождения  близких родственников (отца, матери, братьев, сестер и детей), а также мужа (жены);</w:t>
      </w:r>
    </w:p>
    <w:p w:rsidR="00C43517" w:rsidRDefault="00C43517" w:rsidP="006C764C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C1044">
        <w:rPr>
          <w:rFonts w:ascii="Times New Roman" w:hAnsi="Times New Roman" w:cs="Times New Roman"/>
          <w:sz w:val="24"/>
          <w:szCs w:val="24"/>
        </w:rPr>
        <w:t>места  рождения,  места  работы и домашние адреса близких родственников (отца, матери, братьев, сестер и детей), а также мужа (жены);</w:t>
      </w:r>
    </w:p>
    <w:p w:rsidR="00C43517" w:rsidRDefault="00C43517" w:rsidP="006C764C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C1044">
        <w:rPr>
          <w:rFonts w:ascii="Times New Roman" w:hAnsi="Times New Roman" w:cs="Times New Roman"/>
          <w:sz w:val="24"/>
          <w:szCs w:val="24"/>
        </w:rPr>
        <w:t>фамилии,  имена,  отчества, даты рождения, места рождения, места работы и домашние адреса бывших мужей (жен);</w:t>
      </w:r>
    </w:p>
    <w:p w:rsidR="00C43517" w:rsidRPr="00BC1044" w:rsidRDefault="00C43517" w:rsidP="006C764C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C1044">
        <w:rPr>
          <w:rFonts w:ascii="Times New Roman" w:hAnsi="Times New Roman" w:cs="Times New Roman"/>
          <w:sz w:val="24"/>
          <w:szCs w:val="24"/>
        </w:rPr>
        <w:t>пребывание за границей (когда, где, с какой целью);</w:t>
      </w:r>
    </w:p>
    <w:p w:rsidR="00C43517" w:rsidRDefault="00C43517" w:rsidP="006C764C">
      <w:pPr>
        <w:pStyle w:val="ConsPlusNonforma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близкие  родственники  (отец, мать, братья, сестры и дети), а также муж</w:t>
      </w:r>
      <w:r>
        <w:rPr>
          <w:rFonts w:ascii="Times New Roman" w:hAnsi="Times New Roman" w:cs="Times New Roman"/>
          <w:sz w:val="24"/>
          <w:szCs w:val="24"/>
        </w:rPr>
        <w:t xml:space="preserve"> (жена),  в  том числе бывшие, </w:t>
      </w:r>
      <w:r w:rsidRPr="002276F6">
        <w:rPr>
          <w:rFonts w:ascii="Times New Roman" w:hAnsi="Times New Roman" w:cs="Times New Roman"/>
          <w:sz w:val="24"/>
          <w:szCs w:val="24"/>
        </w:rPr>
        <w:t>постоянно  проживающие за границей и (или)</w:t>
      </w:r>
      <w:r>
        <w:rPr>
          <w:rFonts w:ascii="Times New Roman" w:hAnsi="Times New Roman" w:cs="Times New Roman"/>
          <w:sz w:val="24"/>
          <w:szCs w:val="24"/>
        </w:rPr>
        <w:t xml:space="preserve"> оформляющие  документы для </w:t>
      </w:r>
      <w:r w:rsidRPr="002276F6">
        <w:rPr>
          <w:rFonts w:ascii="Times New Roman" w:hAnsi="Times New Roman" w:cs="Times New Roman"/>
          <w:sz w:val="24"/>
          <w:szCs w:val="24"/>
        </w:rPr>
        <w:t>выезда на постоянное место жительства в другое</w:t>
      </w:r>
      <w:r>
        <w:rPr>
          <w:rFonts w:ascii="Times New Roman" w:hAnsi="Times New Roman" w:cs="Times New Roman"/>
          <w:sz w:val="24"/>
          <w:szCs w:val="24"/>
        </w:rPr>
        <w:t xml:space="preserve"> государство (фамилия, имя, отчество,</w:t>
      </w:r>
      <w:r w:rsidRPr="002276F6">
        <w:rPr>
          <w:rFonts w:ascii="Times New Roman" w:hAnsi="Times New Roman" w:cs="Times New Roman"/>
          <w:sz w:val="24"/>
          <w:szCs w:val="24"/>
        </w:rPr>
        <w:t xml:space="preserve"> с какого  времени  проживают 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границей);</w:t>
      </w:r>
    </w:p>
    <w:p w:rsidR="00C43517" w:rsidRDefault="00C43517" w:rsidP="006C764C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адрес регистрации и фактического проживания;</w:t>
      </w:r>
    </w:p>
    <w:p w:rsidR="00C43517" w:rsidRDefault="00C43517" w:rsidP="006C764C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дата регистрации по месту жительства;</w:t>
      </w:r>
    </w:p>
    <w:p w:rsidR="00C43517" w:rsidRDefault="00C43517" w:rsidP="006C764C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паспорт (серия, номер, кем и когда выдан);</w:t>
      </w:r>
    </w:p>
    <w:p w:rsidR="00C43517" w:rsidRDefault="00C43517" w:rsidP="006C764C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свидетельства   о   государственной   регистрации   актов  гражданского состояния;</w:t>
      </w:r>
    </w:p>
    <w:p w:rsidR="00C43517" w:rsidRDefault="00C43517" w:rsidP="006C764C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номер телефона;</w:t>
      </w:r>
    </w:p>
    <w:p w:rsidR="00C43517" w:rsidRDefault="00C43517" w:rsidP="006C764C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отношение  к  воинской  обязанности,  сведения  по воинскому учету (для граждан,  пребывающих  в  запасе,  и  лиц,  подлежащих  призыву  на военную службу);</w:t>
      </w:r>
    </w:p>
    <w:p w:rsidR="00C43517" w:rsidRDefault="00C43517" w:rsidP="006C764C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идентификационный номер налогоплательщика;</w:t>
      </w:r>
    </w:p>
    <w:p w:rsidR="00C43517" w:rsidRDefault="00C43517" w:rsidP="006C764C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номер страхового свидетельства обязательного пенсионного страхования;</w:t>
      </w:r>
    </w:p>
    <w:p w:rsidR="00C43517" w:rsidRDefault="00C43517" w:rsidP="006C764C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наличие (отсутствие) судимости;</w:t>
      </w:r>
    </w:p>
    <w:p w:rsidR="00C43517" w:rsidRPr="008F4969" w:rsidRDefault="00C43517" w:rsidP="006C764C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допуск  к  государственной тайне, оформленный за период работы, службы,</w:t>
      </w:r>
    </w:p>
    <w:p w:rsidR="00C43517" w:rsidRDefault="00C43517" w:rsidP="006C76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учебы (форма, номер и дата);</w:t>
      </w:r>
    </w:p>
    <w:p w:rsidR="00C43517" w:rsidRPr="008F4969" w:rsidRDefault="00C43517" w:rsidP="006C764C">
      <w:pPr>
        <w:pStyle w:val="ConsPlusNonformat"/>
        <w:numPr>
          <w:ilvl w:val="0"/>
          <w:numId w:val="1"/>
        </w:numPr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>заключение  медицинского учреждения о наличии (отсутствии) заболевания,</w:t>
      </w:r>
    </w:p>
    <w:p w:rsidR="00C43517" w:rsidRPr="002276F6" w:rsidRDefault="00C43517" w:rsidP="006C76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препятствующего   поступлению   на   государственную   гражданскую   службу</w:t>
      </w:r>
    </w:p>
    <w:p w:rsidR="00C43517" w:rsidRDefault="00C43517" w:rsidP="006C76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Российской Федерации или ее прохождению;</w:t>
      </w:r>
    </w:p>
    <w:p w:rsidR="00C43517" w:rsidRDefault="00C43517" w:rsidP="000B191F">
      <w:pPr>
        <w:pStyle w:val="ConsPlusNonformat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8F4969">
        <w:rPr>
          <w:rFonts w:ascii="Times New Roman" w:hAnsi="Times New Roman" w:cs="Times New Roman"/>
          <w:sz w:val="24"/>
          <w:szCs w:val="24"/>
        </w:rPr>
        <w:t xml:space="preserve">сведения   о   доходах,   расходах,   об   имуществе  и  обязательствах имущественного характера,  а  также  о доходах, о расходах, об имуществе и обязательствах имущественного характера супруги (супруга) и несовершеннолетних детей. </w:t>
      </w:r>
    </w:p>
    <w:p w:rsidR="00C43517" w:rsidRPr="002276F6" w:rsidRDefault="00C43517" w:rsidP="006C764C">
      <w:pPr>
        <w:pStyle w:val="ConsPlusNonformat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>Вышеуказанные  персональные  данные  предоставляю для обработки в целях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обеспечения   соблюдения   в  отношении  меня  законодательства 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Федерации  в  сфере  отношений, связанных с поступлением на государственную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гражданскую   службу  Российской  Федерации  (работу),  ее  прохождением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прекращением  (трудовых  и  непосредственно связанных с ними отношений) для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реализации   функций,   возложенных  на  </w:t>
      </w:r>
      <w:r>
        <w:rPr>
          <w:rFonts w:ascii="Times New Roman" w:hAnsi="Times New Roman" w:cs="Times New Roman"/>
          <w:sz w:val="24"/>
          <w:szCs w:val="24"/>
        </w:rPr>
        <w:t>Инспекцию Федеральной налоговой службы № 29 по г. Москве</w:t>
      </w:r>
      <w:r w:rsidRPr="002276F6">
        <w:rPr>
          <w:rFonts w:ascii="Times New Roman" w:hAnsi="Times New Roman" w:cs="Times New Roman"/>
          <w:sz w:val="24"/>
          <w:szCs w:val="24"/>
        </w:rPr>
        <w:t xml:space="preserve"> действующим законодательством.</w:t>
      </w:r>
    </w:p>
    <w:p w:rsidR="00C43517" w:rsidRPr="002276F6" w:rsidRDefault="00C43517" w:rsidP="006C76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Я ознакомлен(а), что:</w:t>
      </w:r>
    </w:p>
    <w:p w:rsidR="00C43517" w:rsidRDefault="00C43517" w:rsidP="006C76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1)   согласие   на  обработку  персональных  данных  действует  с  даты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подписания   настоящего   согласия   в   течение  всего  срока  федеральной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государственной   гражданской   службы  (работы)  в  </w:t>
      </w:r>
      <w:r>
        <w:rPr>
          <w:rFonts w:ascii="Times New Roman" w:hAnsi="Times New Roman" w:cs="Times New Roman"/>
          <w:sz w:val="24"/>
          <w:szCs w:val="24"/>
        </w:rPr>
        <w:t xml:space="preserve">Инспекции Федеральной налоговой службы </w:t>
      </w:r>
      <w:r>
        <w:rPr>
          <w:rFonts w:ascii="Times New Roman" w:hAnsi="Times New Roman" w:cs="Times New Roman"/>
          <w:sz w:val="24"/>
          <w:szCs w:val="24"/>
        </w:rPr>
        <w:br/>
        <w:t>№ 29 по г. Москве;</w:t>
      </w:r>
    </w:p>
    <w:p w:rsidR="00C43517" w:rsidRPr="002276F6" w:rsidRDefault="00C43517" w:rsidP="006C76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2)  согласие  на  обработку  персональных данных может быть отозвано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основании письменного заявления в произвольной форме;</w:t>
      </w:r>
    </w:p>
    <w:p w:rsidR="00C43517" w:rsidRPr="002276F6" w:rsidRDefault="00C43517" w:rsidP="006C76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3)   в   случае   отзыва  согласия  на  обработку  персональных  данных</w:t>
      </w:r>
      <w:r>
        <w:rPr>
          <w:rFonts w:ascii="Times New Roman" w:hAnsi="Times New Roman" w:cs="Times New Roman"/>
          <w:sz w:val="24"/>
          <w:szCs w:val="24"/>
        </w:rPr>
        <w:t xml:space="preserve"> Инспекция Федеральной налоговой службы № 29 по г. Москве</w:t>
      </w:r>
      <w:r w:rsidRPr="002276F6">
        <w:rPr>
          <w:rFonts w:ascii="Times New Roman" w:hAnsi="Times New Roman" w:cs="Times New Roman"/>
          <w:sz w:val="24"/>
          <w:szCs w:val="24"/>
        </w:rPr>
        <w:t xml:space="preserve"> вправе  продолжить обработку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персональных данных при наличии оснований, указанных в </w:t>
      </w:r>
      <w:hyperlink r:id="rId5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пунктах 2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- </w:t>
      </w:r>
      <w:hyperlink r:id="rId6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11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части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1 статьи 6, </w:t>
      </w:r>
      <w:hyperlink r:id="rId7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части 2 статьи 10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и </w:t>
      </w:r>
      <w:hyperlink r:id="rId8" w:history="1">
        <w:r w:rsidRPr="002276F6">
          <w:rPr>
            <w:rFonts w:ascii="Times New Roman" w:hAnsi="Times New Roman" w:cs="Times New Roman"/>
            <w:color w:val="0000FF"/>
            <w:sz w:val="24"/>
            <w:szCs w:val="24"/>
          </w:rPr>
          <w:t>части 2 статьи 11</w:t>
        </w:r>
      </w:hyperlink>
      <w:r w:rsidRPr="002276F6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июля 2006 г. N 152-ФЗ "О персональных данных";</w:t>
      </w:r>
    </w:p>
    <w:p w:rsidR="00C43517" w:rsidRPr="002276F6" w:rsidRDefault="00C43517" w:rsidP="006C76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4)  после  увольнения  с федеральной государственной гражданской службы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(прекращения   трудовых   отношений)   персональные   данные   хранятся   в</w:t>
      </w:r>
      <w:r>
        <w:rPr>
          <w:rFonts w:ascii="Times New Roman" w:hAnsi="Times New Roman" w:cs="Times New Roman"/>
          <w:sz w:val="24"/>
          <w:szCs w:val="24"/>
        </w:rPr>
        <w:t xml:space="preserve">  Инспекции Федеральной налоговой службы № 29 по г. Москве</w:t>
      </w:r>
      <w:r w:rsidRPr="002276F6">
        <w:rPr>
          <w:rFonts w:ascii="Times New Roman" w:hAnsi="Times New Roman" w:cs="Times New Roman"/>
          <w:sz w:val="24"/>
          <w:szCs w:val="24"/>
        </w:rPr>
        <w:t xml:space="preserve"> в  течение  срока  хранения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документов,   предусмотренного   действующим  законодательством  Российской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Федерации;</w:t>
      </w:r>
    </w:p>
    <w:p w:rsidR="00C43517" w:rsidRPr="002276F6" w:rsidRDefault="00C43517" w:rsidP="006C76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5)  персональные данные, предоставляемые в отношении третьих лиц, будут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>обрабатываться   только   в   целях  осуществления  и  выполнения  функций,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76F6">
        <w:rPr>
          <w:rFonts w:ascii="Times New Roman" w:hAnsi="Times New Roman" w:cs="Times New Roman"/>
          <w:sz w:val="24"/>
          <w:szCs w:val="24"/>
        </w:rPr>
        <w:t xml:space="preserve">возложенных законодательством Российской Федерации на </w:t>
      </w:r>
      <w:r>
        <w:rPr>
          <w:rFonts w:ascii="Times New Roman" w:hAnsi="Times New Roman" w:cs="Times New Roman"/>
          <w:sz w:val="24"/>
          <w:szCs w:val="24"/>
        </w:rPr>
        <w:t>Инспекцию Федеральной налоговой службы № 29 по г. Москве.</w:t>
      </w:r>
    </w:p>
    <w:p w:rsidR="00C43517" w:rsidRDefault="00C43517" w:rsidP="006C76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43517" w:rsidRDefault="00C43517" w:rsidP="006C764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276F6">
        <w:rPr>
          <w:rFonts w:ascii="Times New Roman" w:hAnsi="Times New Roman" w:cs="Times New Roman"/>
          <w:sz w:val="24"/>
          <w:szCs w:val="24"/>
        </w:rPr>
        <w:t xml:space="preserve">Дата начала обработки персональных данных: </w:t>
      </w:r>
      <w:r>
        <w:rPr>
          <w:rFonts w:ascii="Times New Roman" w:hAnsi="Times New Roman" w:cs="Times New Roman"/>
          <w:sz w:val="24"/>
          <w:szCs w:val="24"/>
        </w:rPr>
        <w:t xml:space="preserve">        _</w:t>
      </w:r>
      <w:r w:rsidRPr="002276F6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276F6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276F6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2276F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C43517" w:rsidRPr="0058172D" w:rsidRDefault="00C43517" w:rsidP="006C764C">
      <w:pPr>
        <w:pStyle w:val="ConsPlusNonformat"/>
        <w:tabs>
          <w:tab w:val="left" w:pos="5732"/>
        </w:tabs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 </w:t>
      </w:r>
      <w:r w:rsidRPr="0058172D">
        <w:rPr>
          <w:rFonts w:ascii="Times New Roman" w:hAnsi="Times New Roman" w:cs="Times New Roman"/>
          <w:sz w:val="16"/>
          <w:szCs w:val="16"/>
        </w:rPr>
        <w:t>(дата)</w:t>
      </w:r>
    </w:p>
    <w:p w:rsidR="00C43517" w:rsidRPr="002276F6" w:rsidRDefault="00C43517" w:rsidP="000B191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</w:t>
      </w:r>
      <w:r w:rsidRPr="002276F6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276F6">
        <w:rPr>
          <w:rFonts w:ascii="Times New Roman" w:hAnsi="Times New Roman" w:cs="Times New Roman"/>
          <w:sz w:val="24"/>
          <w:szCs w:val="24"/>
        </w:rPr>
        <w:t>_______________</w:t>
      </w:r>
    </w:p>
    <w:p w:rsidR="00C43517" w:rsidRDefault="00C43517" w:rsidP="006C764C">
      <w:pPr>
        <w:pStyle w:val="ConsPlusNonformat"/>
        <w:jc w:val="both"/>
      </w:pPr>
      <w:r w:rsidRPr="0058172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</w:t>
      </w:r>
      <w:r w:rsidRPr="0058172D">
        <w:rPr>
          <w:rFonts w:ascii="Times New Roman" w:hAnsi="Times New Roman" w:cs="Times New Roman"/>
          <w:sz w:val="16"/>
          <w:szCs w:val="16"/>
        </w:rPr>
        <w:t xml:space="preserve"> (подпись)</w:t>
      </w:r>
    </w:p>
    <w:sectPr w:rsidR="00C43517" w:rsidSect="000B191F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E7A1292"/>
    <w:multiLevelType w:val="hybridMultilevel"/>
    <w:tmpl w:val="D96EEF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C764C"/>
    <w:rsid w:val="000B191F"/>
    <w:rsid w:val="00152B16"/>
    <w:rsid w:val="00214B22"/>
    <w:rsid w:val="002276F6"/>
    <w:rsid w:val="0027775D"/>
    <w:rsid w:val="00437D4F"/>
    <w:rsid w:val="0058172D"/>
    <w:rsid w:val="005F013A"/>
    <w:rsid w:val="00664184"/>
    <w:rsid w:val="006C764C"/>
    <w:rsid w:val="006E533E"/>
    <w:rsid w:val="007C504C"/>
    <w:rsid w:val="008F4969"/>
    <w:rsid w:val="009B0C16"/>
    <w:rsid w:val="00BC1044"/>
    <w:rsid w:val="00C25A01"/>
    <w:rsid w:val="00C43517"/>
    <w:rsid w:val="00E847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7D4F"/>
    <w:pPr>
      <w:spacing w:after="200" w:line="276" w:lineRule="auto"/>
    </w:pPr>
    <w:rPr>
      <w:rFonts w:cs="Calibri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C764C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39AC3A82EC6B3277A8C1B1CB636EE406A21F131CA6B897F2CCC3C9D715BA3105BC1A08270bC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39AC3A82EC6B3277A8C1B1CB636EE406A21F131CA6B897F2CCC3C9D715BA3105BC1A0820E1E324C7Cb5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439AC3A82EC6B3277A8C1B1CB636EE406A21F131CA6B897F2CCC3C9D715BA3105BC1A0820E1E30427CbEL" TargetMode="External"/><Relationship Id="rId5" Type="http://schemas.openxmlformats.org/officeDocument/2006/relationships/hyperlink" Target="consultantplus://offline/ref=439AC3A82EC6B3277A8C1B1CB636EE406A21F131CA6B897F2CCC3C9D715BA3105BC1A0820E1E30427Cb7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73</TotalTime>
  <Pages>2</Pages>
  <Words>1163</Words>
  <Characters>6635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7729-00-0778</dc:creator>
  <cp:keywords/>
  <dc:description/>
  <cp:lastModifiedBy>7729-01-286</cp:lastModifiedBy>
  <cp:revision>5</cp:revision>
  <dcterms:created xsi:type="dcterms:W3CDTF">2015-06-26T11:04:00Z</dcterms:created>
  <dcterms:modified xsi:type="dcterms:W3CDTF">2018-03-14T15:13:00Z</dcterms:modified>
</cp:coreProperties>
</file>